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833C7" w14:textId="5574EAED" w:rsidR="00564EA2" w:rsidRDefault="00B03936"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919734D" wp14:editId="1565C1F2">
                <wp:simplePos x="0" y="0"/>
                <wp:positionH relativeFrom="margin">
                  <wp:posOffset>1097280</wp:posOffset>
                </wp:positionH>
                <wp:positionV relativeFrom="paragraph">
                  <wp:posOffset>3512820</wp:posOffset>
                </wp:positionV>
                <wp:extent cx="1206500" cy="746760"/>
                <wp:effectExtent l="0" t="0" r="0" b="0"/>
                <wp:wrapNone/>
                <wp:docPr id="17211528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6500" cy="746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6CC46F" w14:textId="77777777" w:rsidR="00564EA2" w:rsidRPr="00B03936" w:rsidRDefault="00564EA2" w:rsidP="000B4B47">
                            <w:pPr>
                              <w:spacing w:after="0"/>
                              <w:jc w:val="center"/>
                              <w:rPr>
                                <w:rFonts w:ascii="AA Sameer Rafiya Unicode" w:hAnsi="AA Sameer Rafiya Unicode" w:cs="AA Sameer Rafiya Unicode"/>
                                <w:b/>
                                <w:bCs/>
                                <w:color w:val="FFFFFF" w:themeColor="background1"/>
                                <w:sz w:val="96"/>
                                <w:szCs w:val="320"/>
                                <w:lang w:val="en-US"/>
                              </w:rPr>
                            </w:pPr>
                            <w:r w:rsidRPr="00B03936">
                              <w:rPr>
                                <w:rFonts w:ascii="AA Sameer Rafiya Unicode" w:hAnsi="AA Sameer Rafiya Unicode" w:cs="AA Sameer Rafiya Unicode"/>
                                <w:b/>
                                <w:bCs/>
                                <w:color w:val="FFFFFF" w:themeColor="background1"/>
                                <w:sz w:val="96"/>
                                <w:szCs w:val="320"/>
                                <w:lang w:val="en-US"/>
                              </w:rPr>
                              <w:t>$25</w:t>
                            </w:r>
                          </w:p>
                          <w:p w14:paraId="75FA908C" w14:textId="77777777" w:rsidR="00564EA2" w:rsidRPr="00B03936" w:rsidRDefault="00564EA2" w:rsidP="000B4B47">
                            <w:pPr>
                              <w:spacing w:after="0"/>
                              <w:jc w:val="center"/>
                              <w:rPr>
                                <w:rFonts w:ascii="AA Sameer Rafiya Unicode" w:hAnsi="AA Sameer Rafiya Unicode" w:cs="AA Sameer Rafiya Unicode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19734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86.4pt;margin-top:276.6pt;width:95pt;height:58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" filled="f" stroked="f" strokeweight=".5pt">
                <v:textbox>
                  <w:txbxContent>
                    <w:p w14:paraId="2B6CC46F" w14:textId="77777777" w:rsidR="00564EA2" w:rsidRPr="00B03936" w:rsidRDefault="00564EA2" w:rsidP="000B4B47">
                      <w:pPr>
                        <w:spacing w:after="0"/>
                        <w:jc w:val="center"/>
                        <w:rPr>
                          <w:rFonts w:ascii="AA Sameer Rafiya Unicode" w:hAnsi="AA Sameer Rafiya Unicode" w:cs="AA Sameer Rafiya Unicode"/>
                          <w:b/>
                          <w:bCs/>
                          <w:color w:val="FFFFFF" w:themeColor="background1"/>
                          <w:sz w:val="96"/>
                          <w:szCs w:val="320"/>
                          <w:lang w:val="en-US"/>
                        </w:rPr>
                      </w:pPr>
                      <w:r w:rsidRPr="00B03936">
                        <w:rPr>
                          <w:rFonts w:ascii="AA Sameer Rafiya Unicode" w:hAnsi="AA Sameer Rafiya Unicode" w:cs="AA Sameer Rafiya Unicode"/>
                          <w:b/>
                          <w:bCs/>
                          <w:color w:val="FFFFFF" w:themeColor="background1"/>
                          <w:sz w:val="96"/>
                          <w:szCs w:val="320"/>
                          <w:lang w:val="en-US"/>
                        </w:rPr>
                        <w:t>$25</w:t>
                      </w:r>
                    </w:p>
                    <w:p w14:paraId="75FA908C" w14:textId="77777777" w:rsidR="00564EA2" w:rsidRPr="00B03936" w:rsidRDefault="00564EA2" w:rsidP="000B4B47">
                      <w:pPr>
                        <w:spacing w:after="0"/>
                        <w:jc w:val="center"/>
                        <w:rPr>
                          <w:rFonts w:ascii="AA Sameer Rafiya Unicode" w:hAnsi="AA Sameer Rafiya Unicode" w:cs="AA Sameer Rafiya Unicode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63F46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43C9B2" wp14:editId="4B98C823">
                <wp:simplePos x="0" y="0"/>
                <wp:positionH relativeFrom="margin">
                  <wp:align>right</wp:align>
                </wp:positionH>
                <wp:positionV relativeFrom="paragraph">
                  <wp:posOffset>-297180</wp:posOffset>
                </wp:positionV>
                <wp:extent cx="4972050" cy="1073150"/>
                <wp:effectExtent l="0" t="0" r="0" b="0"/>
                <wp:wrapNone/>
                <wp:docPr id="11400605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2050" cy="1073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43C4B4" w14:textId="77777777" w:rsidR="00564EA2" w:rsidRPr="00F63F46" w:rsidRDefault="00564EA2" w:rsidP="00564EA2">
                            <w:pPr>
                              <w:spacing w:after="0"/>
                              <w:rPr>
                                <w:rFonts w:ascii="This Night" w:hAnsi="This Night"/>
                                <w:color w:val="D83427"/>
                                <w:sz w:val="126"/>
                                <w:szCs w:val="126"/>
                                <w:lang w:val="en-US"/>
                              </w:rPr>
                            </w:pPr>
                            <w:r w:rsidRPr="00F63F46">
                              <w:rPr>
                                <w:rFonts w:ascii="This Night" w:hAnsi="This Night"/>
                                <w:color w:val="D83427"/>
                                <w:sz w:val="126"/>
                                <w:szCs w:val="126"/>
                                <w:lang w:val="en-US"/>
                              </w:rPr>
                              <w:t>HALLOWEEN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3C9B2" id="_x0000_s1027" type="#_x0000_t202" style="position:absolute;margin-left:340.3pt;margin-top:-23.4pt;width:391.5pt;height:84.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" filled="f" stroked="f" strokeweight=".5pt">
                <v:textbox>
                  <w:txbxContent>
                    <w:p w14:paraId="7C43C4B4" w14:textId="77777777" w:rsidR="00564EA2" w:rsidRPr="00F63F46" w:rsidRDefault="00564EA2" w:rsidP="00564EA2">
                      <w:pPr>
                        <w:spacing w:after="0"/>
                        <w:rPr>
                          <w:rFonts w:ascii="This Night" w:hAnsi="This Night"/>
                          <w:color w:val="D83427"/>
                          <w:sz w:val="126"/>
                          <w:szCs w:val="126"/>
                          <w:lang w:val="en-US"/>
                        </w:rPr>
                      </w:pPr>
                      <w:r w:rsidRPr="00F63F46">
                        <w:rPr>
                          <w:rFonts w:ascii="This Night" w:hAnsi="This Night"/>
                          <w:color w:val="D83427"/>
                          <w:sz w:val="126"/>
                          <w:szCs w:val="126"/>
                          <w:lang w:val="en-US"/>
                        </w:rPr>
                        <w:t>HALLOWEEN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3F46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576F92" wp14:editId="4736A0A2">
                <wp:simplePos x="0" y="0"/>
                <wp:positionH relativeFrom="margin">
                  <wp:posOffset>1394460</wp:posOffset>
                </wp:positionH>
                <wp:positionV relativeFrom="paragraph">
                  <wp:posOffset>624840</wp:posOffset>
                </wp:positionV>
                <wp:extent cx="3600450" cy="541020"/>
                <wp:effectExtent l="0" t="0" r="0" b="0"/>
                <wp:wrapNone/>
                <wp:docPr id="198972338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541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603662" w14:textId="77777777" w:rsidR="00564EA2" w:rsidRPr="00F63F46" w:rsidRDefault="00564EA2" w:rsidP="00564EA2">
                            <w:pPr>
                              <w:spacing w:after="0"/>
                              <w:rPr>
                                <w:rFonts w:ascii="Dark World" w:hAnsi="Dark World"/>
                                <w:color w:val="F05423"/>
                                <w:sz w:val="64"/>
                                <w:szCs w:val="64"/>
                                <w:lang w:val="en-US"/>
                              </w:rPr>
                            </w:pPr>
                            <w:r w:rsidRPr="00F63F46">
                              <w:rPr>
                                <w:rFonts w:ascii="Dark World" w:hAnsi="Dark World"/>
                                <w:color w:val="F05423"/>
                                <w:sz w:val="64"/>
                                <w:szCs w:val="64"/>
                                <w:lang w:val="en-US"/>
                              </w:rPr>
                              <w:t>COSTUME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76F92" id="_x0000_s1028" type="#_x0000_t202" style="position:absolute;margin-left:109.8pt;margin-top:49.2pt;width:283.5pt;height:42.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" filled="f" stroked="f" strokeweight=".5pt">
                <v:textbox>
                  <w:txbxContent>
                    <w:p w14:paraId="39603662" w14:textId="77777777" w:rsidR="00564EA2" w:rsidRPr="00F63F46" w:rsidRDefault="00564EA2" w:rsidP="00564EA2">
                      <w:pPr>
                        <w:spacing w:after="0"/>
                        <w:rPr>
                          <w:rFonts w:ascii="Dark World" w:hAnsi="Dark World"/>
                          <w:color w:val="F05423"/>
                          <w:sz w:val="64"/>
                          <w:szCs w:val="64"/>
                          <w:lang w:val="en-US"/>
                        </w:rPr>
                      </w:pPr>
                      <w:r w:rsidRPr="00F63F46">
                        <w:rPr>
                          <w:rFonts w:ascii="Dark World" w:hAnsi="Dark World"/>
                          <w:color w:val="F05423"/>
                          <w:sz w:val="64"/>
                          <w:szCs w:val="64"/>
                          <w:lang w:val="en-US"/>
                        </w:rPr>
                        <w:t>COSTUME PARTY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4EA2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F2FDE2" wp14:editId="5702B219">
                <wp:simplePos x="0" y="0"/>
                <wp:positionH relativeFrom="margin">
                  <wp:posOffset>1133475</wp:posOffset>
                </wp:positionH>
                <wp:positionV relativeFrom="paragraph">
                  <wp:posOffset>2762250</wp:posOffset>
                </wp:positionV>
                <wp:extent cx="3467100" cy="304800"/>
                <wp:effectExtent l="0" t="0" r="0" b="0"/>
                <wp:wrapNone/>
                <wp:docPr id="168735128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AEB6D2" w14:textId="77777777" w:rsidR="00564EA2" w:rsidRPr="00564EA2" w:rsidRDefault="00564EA2" w:rsidP="00564EA2">
                            <w:pPr>
                              <w:spacing w:after="0"/>
                              <w:rPr>
                                <w:rFonts w:ascii="Cooper Black" w:hAnsi="Cooper Black"/>
                                <w:color w:val="D83427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564EA2">
                              <w:rPr>
                                <w:rFonts w:ascii="Cooper Black" w:hAnsi="Cooper Black"/>
                                <w:color w:val="D83427"/>
                                <w:lang w:val="en-US"/>
                              </w:rPr>
                              <w:t>On This Address / 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2FDE2" id="_x0000_s1029" type="#_x0000_t202" style="position:absolute;margin-left:89.25pt;margin-top:217.5pt;width:273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" filled="f" stroked="f" strokeweight=".5pt">
                <v:textbox>
                  <w:txbxContent>
                    <w:p w14:paraId="0FAEB6D2" w14:textId="77777777" w:rsidR="00564EA2" w:rsidRPr="00564EA2" w:rsidRDefault="00564EA2" w:rsidP="00564EA2">
                      <w:pPr>
                        <w:spacing w:after="0"/>
                        <w:rPr>
                          <w:rFonts w:ascii="Cooper Black" w:hAnsi="Cooper Black"/>
                          <w:color w:val="D83427"/>
                          <w:sz w:val="16"/>
                          <w:szCs w:val="16"/>
                          <w:lang w:val="en-US"/>
                        </w:rPr>
                      </w:pPr>
                      <w:r w:rsidRPr="00564EA2">
                        <w:rPr>
                          <w:rFonts w:ascii="Cooper Black" w:hAnsi="Cooper Black"/>
                          <w:color w:val="D83427"/>
                          <w:lang w:val="en-US"/>
                        </w:rPr>
                        <w:t>On This Address / 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4EA2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77519C" wp14:editId="05829010">
                <wp:simplePos x="0" y="0"/>
                <wp:positionH relativeFrom="margin">
                  <wp:posOffset>606425</wp:posOffset>
                </wp:positionH>
                <wp:positionV relativeFrom="paragraph">
                  <wp:posOffset>1892300</wp:posOffset>
                </wp:positionV>
                <wp:extent cx="4521200" cy="552450"/>
                <wp:effectExtent l="0" t="0" r="0" b="0"/>
                <wp:wrapNone/>
                <wp:docPr id="131771619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12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8FC66" w14:textId="77777777" w:rsidR="00564EA2" w:rsidRPr="00564EA2" w:rsidRDefault="00564EA2" w:rsidP="00564EA2">
                            <w:pPr>
                              <w:spacing w:after="0"/>
                              <w:jc w:val="center"/>
                              <w:rPr>
                                <w:rFonts w:ascii="Cooper Black" w:hAnsi="Cooper Black"/>
                                <w:color w:val="D83427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564EA2">
                              <w:rPr>
                                <w:rFonts w:ascii="Cooper Black" w:hAnsi="Cooper Black"/>
                                <w:color w:val="D83427"/>
                                <w:sz w:val="28"/>
                                <w:szCs w:val="28"/>
                                <w:lang w:val="en-US"/>
                              </w:rPr>
                              <w:t>Door Open At 8pm / Free Parking / Free Drinks</w:t>
                            </w:r>
                          </w:p>
                          <w:p w14:paraId="6DD7A839" w14:textId="77777777" w:rsidR="00564EA2" w:rsidRPr="00564EA2" w:rsidRDefault="00564EA2" w:rsidP="00564EA2">
                            <w:pPr>
                              <w:spacing w:after="0"/>
                              <w:jc w:val="center"/>
                              <w:rPr>
                                <w:rFonts w:ascii="Cooper Black" w:hAnsi="Cooper Black"/>
                                <w:color w:val="D83427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4EA2">
                              <w:rPr>
                                <w:rFonts w:ascii="Cooper Black" w:hAnsi="Cooper Black"/>
                                <w:color w:val="D83427"/>
                                <w:sz w:val="28"/>
                                <w:szCs w:val="28"/>
                                <w:lang w:val="en-US"/>
                              </w:rPr>
                              <w:t>For Reservation, Please Contact 0123-456-789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7519C" id="_x0000_s1030" type="#_x0000_t202" style="position:absolute;margin-left:47.75pt;margin-top:149pt;width:356pt;height:43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" filled="f" stroked="f" strokeweight=".5pt">
                <v:textbox>
                  <w:txbxContent>
                    <w:p w14:paraId="2158FC66" w14:textId="77777777" w:rsidR="00564EA2" w:rsidRPr="00564EA2" w:rsidRDefault="00564EA2" w:rsidP="00564EA2">
                      <w:pPr>
                        <w:spacing w:after="0"/>
                        <w:jc w:val="center"/>
                        <w:rPr>
                          <w:rFonts w:ascii="Cooper Black" w:hAnsi="Cooper Black"/>
                          <w:color w:val="D83427"/>
                          <w:sz w:val="28"/>
                          <w:szCs w:val="28"/>
                          <w:lang w:val="en-US"/>
                        </w:rPr>
                      </w:pPr>
                      <w:r w:rsidRPr="00564EA2">
                        <w:rPr>
                          <w:rFonts w:ascii="Cooper Black" w:hAnsi="Cooper Black"/>
                          <w:color w:val="D83427"/>
                          <w:sz w:val="28"/>
                          <w:szCs w:val="28"/>
                          <w:lang w:val="en-US"/>
                        </w:rPr>
                        <w:t>Door Open At 8pm / Free Parking / Free Drinks</w:t>
                      </w:r>
                    </w:p>
                    <w:p w14:paraId="6DD7A839" w14:textId="77777777" w:rsidR="00564EA2" w:rsidRPr="00564EA2" w:rsidRDefault="00564EA2" w:rsidP="00564EA2">
                      <w:pPr>
                        <w:spacing w:after="0"/>
                        <w:jc w:val="center"/>
                        <w:rPr>
                          <w:rFonts w:ascii="Cooper Black" w:hAnsi="Cooper Black"/>
                          <w:color w:val="D83427"/>
                          <w:sz w:val="20"/>
                          <w:szCs w:val="20"/>
                          <w:lang w:val="en-US"/>
                        </w:rPr>
                      </w:pPr>
                      <w:r w:rsidRPr="00564EA2">
                        <w:rPr>
                          <w:rFonts w:ascii="Cooper Black" w:hAnsi="Cooper Black"/>
                          <w:color w:val="D83427"/>
                          <w:sz w:val="28"/>
                          <w:szCs w:val="28"/>
                          <w:lang w:val="en-US"/>
                        </w:rPr>
                        <w:t>For Reservation, Please Contact 0123-456-789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4EA2"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CDD66BD" wp14:editId="774ADEF0">
                <wp:simplePos x="0" y="0"/>
                <wp:positionH relativeFrom="margin">
                  <wp:posOffset>1133475</wp:posOffset>
                </wp:positionH>
                <wp:positionV relativeFrom="paragraph">
                  <wp:posOffset>1181100</wp:posOffset>
                </wp:positionV>
                <wp:extent cx="3467100" cy="469900"/>
                <wp:effectExtent l="0" t="0" r="0" b="6350"/>
                <wp:wrapNone/>
                <wp:docPr id="10661666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469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AC1F7A" w14:textId="181DBADD" w:rsidR="00564EA2" w:rsidRPr="00564EA2" w:rsidRDefault="00564EA2" w:rsidP="00564EA2">
                            <w:pPr>
                              <w:spacing w:after="0"/>
                              <w:rPr>
                                <w:rFonts w:ascii="Cooper Black" w:hAnsi="Cooper Black"/>
                                <w:color w:val="D83427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564EA2">
                              <w:rPr>
                                <w:rFonts w:ascii="Cooper Black" w:hAnsi="Cooper Black"/>
                                <w:color w:val="D83427"/>
                                <w:sz w:val="48"/>
                                <w:szCs w:val="48"/>
                                <w:lang w:val="en-US"/>
                              </w:rPr>
                              <w:t xml:space="preserve">31st </w:t>
                            </w:r>
                            <w:r w:rsidR="00B03936">
                              <w:rPr>
                                <w:rFonts w:ascii="Cooper Black" w:hAnsi="Cooper Black"/>
                                <w:color w:val="D83427"/>
                                <w:sz w:val="48"/>
                                <w:szCs w:val="48"/>
                                <w:lang w:val="en-US"/>
                              </w:rPr>
                              <w:t>Fri</w:t>
                            </w:r>
                            <w:r w:rsidRPr="00564EA2">
                              <w:rPr>
                                <w:rFonts w:ascii="Cooper Black" w:hAnsi="Cooper Black"/>
                                <w:color w:val="D83427"/>
                                <w:sz w:val="48"/>
                                <w:szCs w:val="48"/>
                                <w:lang w:val="en-US"/>
                              </w:rPr>
                              <w:t>day October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D66BD" id="_x0000_s1031" type="#_x0000_t202" style="position:absolute;margin-left:89.25pt;margin-top:93pt;width:273pt;height:37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" filled="f" stroked="f" strokeweight=".5pt">
                <v:textbox>
                  <w:txbxContent>
                    <w:p w14:paraId="6FAC1F7A" w14:textId="181DBADD" w:rsidR="00564EA2" w:rsidRPr="00564EA2" w:rsidRDefault="00564EA2" w:rsidP="00564EA2">
                      <w:pPr>
                        <w:spacing w:after="0"/>
                        <w:rPr>
                          <w:rFonts w:ascii="Cooper Black" w:hAnsi="Cooper Black"/>
                          <w:color w:val="D83427"/>
                          <w:sz w:val="36"/>
                          <w:szCs w:val="36"/>
                          <w:lang w:val="en-US"/>
                        </w:rPr>
                      </w:pPr>
                      <w:r w:rsidRPr="00564EA2">
                        <w:rPr>
                          <w:rFonts w:ascii="Cooper Black" w:hAnsi="Cooper Black"/>
                          <w:color w:val="D83427"/>
                          <w:sz w:val="48"/>
                          <w:szCs w:val="48"/>
                          <w:lang w:val="en-US"/>
                        </w:rPr>
                        <w:t xml:space="preserve">31st </w:t>
                      </w:r>
                      <w:r w:rsidR="00B03936">
                        <w:rPr>
                          <w:rFonts w:ascii="Cooper Black" w:hAnsi="Cooper Black"/>
                          <w:color w:val="D83427"/>
                          <w:sz w:val="48"/>
                          <w:szCs w:val="48"/>
                          <w:lang w:val="en-US"/>
                        </w:rPr>
                        <w:t>Fri</w:t>
                      </w:r>
                      <w:r w:rsidRPr="00564EA2">
                        <w:rPr>
                          <w:rFonts w:ascii="Cooper Black" w:hAnsi="Cooper Black"/>
                          <w:color w:val="D83427"/>
                          <w:sz w:val="48"/>
                          <w:szCs w:val="48"/>
                          <w:lang w:val="en-US"/>
                        </w:rPr>
                        <w:t>day October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4EA2">
        <w:rPr>
          <w:noProof/>
        </w:rPr>
        <w:drawing>
          <wp:anchor distT="0" distB="0" distL="114300" distR="114300" simplePos="0" relativeHeight="251660288" behindDoc="1" locked="0" layoutInCell="1" allowOverlap="1" wp14:anchorId="15AEEB39" wp14:editId="7282AF16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56072" cy="10680700"/>
            <wp:effectExtent l="0" t="0" r="6985" b="6350"/>
            <wp:wrapNone/>
            <wp:docPr id="14705799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072" cy="1068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4EA2">
        <w:br w:type="page"/>
      </w:r>
    </w:p>
    <w:p w14:paraId="30474471" w14:textId="77777777" w:rsidR="00564EA2" w:rsidRDefault="00564EA2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83E6D7" wp14:editId="513B85B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3AA5F" w14:textId="77777777" w:rsidR="00564EA2" w:rsidRDefault="00564EA2" w:rsidP="00564EA2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6FAB31E6" wp14:editId="15A62C69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1BE982" w14:textId="77777777" w:rsidR="00564EA2" w:rsidRPr="00B36E82" w:rsidRDefault="00564EA2" w:rsidP="00564EA2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34DA08C1" w14:textId="77777777" w:rsidR="00564EA2" w:rsidRPr="00B36E82" w:rsidRDefault="00564EA2" w:rsidP="00564EA2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2B8E9680" w14:textId="77777777" w:rsidR="00564EA2" w:rsidRDefault="00564EA2" w:rsidP="00564E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3E6D7" id="Text Box 3" o:spid="_x0000_s1032" type="#_x0000_t202" style="position:absolute;margin-left:0;margin-top:0;width:492.55pt;height:1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l0Gg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" filled="f" stroked="f" strokeweight=".5pt">
                <v:textbox>
                  <w:txbxContent>
                    <w:p w14:paraId="6633AA5F" w14:textId="77777777" w:rsidR="00564EA2" w:rsidRDefault="00564EA2" w:rsidP="00564EA2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6FAB31E6" wp14:editId="15A62C69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1BE982" w14:textId="77777777" w:rsidR="00564EA2" w:rsidRPr="00B36E82" w:rsidRDefault="00564EA2" w:rsidP="00564EA2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© </w:t>
                      </w:r>
                      <w:hyperlink r:id="rId10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. All Rights Reserved.</w:t>
                      </w:r>
                    </w:p>
                    <w:p w14:paraId="34DA08C1" w14:textId="77777777" w:rsidR="00564EA2" w:rsidRPr="00B36E82" w:rsidRDefault="00564EA2" w:rsidP="00564EA2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1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and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2B8E9680" w14:textId="77777777" w:rsidR="00564EA2" w:rsidRDefault="00564EA2" w:rsidP="00564EA2"/>
                  </w:txbxContent>
                </v:textbox>
                <w10:wrap anchorx="margin"/>
              </v:shape>
            </w:pict>
          </mc:Fallback>
        </mc:AlternateContent>
      </w:r>
    </w:p>
    <w:sectPr w:rsidR="00564E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8509D63-49C7-4B26-92D2-D2857A1E7171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A Sameer Rafiya Unicode">
    <w:panose1 w:val="02000506000000020003"/>
    <w:charset w:val="00"/>
    <w:family w:val="auto"/>
    <w:pitch w:val="variable"/>
    <w:sig w:usb0="00002007" w:usb1="00000000" w:usb2="00000000" w:usb3="00000000" w:csb0="00000043" w:csb1="00000000"/>
    <w:embedBold r:id="rId2" w:fontKey="{E58ED891-4F60-40F4-9832-087CCFB1E168}"/>
  </w:font>
  <w:font w:name="This Night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AA7C9B09-C7C6-40F9-B749-747CE45AE896}"/>
  </w:font>
  <w:font w:name="Dark World">
    <w:panose1 w:val="02000500000000000000"/>
    <w:charset w:val="00"/>
    <w:family w:val="auto"/>
    <w:pitch w:val="variable"/>
    <w:sig w:usb0="A00000A7" w:usb1="5000004A" w:usb2="00000000" w:usb3="00000000" w:csb0="00000111" w:csb1="00000000"/>
    <w:embedRegular r:id="rId4" w:fontKey="{C01DA973-8F99-4A58-9C70-13A43754FC4A}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  <w:embedRegular r:id="rId5" w:fontKey="{1EA1BC65-5B2F-401D-A11A-4AB5A3A0D6B1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1F0BC80D-0F3A-4424-BC2A-F92AB12E9D61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F463C612-DCEF-46DF-94E6-34D8C6A235E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3F46"/>
    <w:rsid w:val="000B4B47"/>
    <w:rsid w:val="00564EA2"/>
    <w:rsid w:val="006701A2"/>
    <w:rsid w:val="00B03936"/>
    <w:rsid w:val="00B239E1"/>
    <w:rsid w:val="00B90942"/>
    <w:rsid w:val="00F63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831479"/>
  <w15:chartTrackingRefBased/>
  <w15:docId w15:val="{515BD5A2-ECB5-419C-9D43-5AA037971A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disclaimer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license-agreement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terms-and-conditions/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wordlayouts.com/" TargetMode="External"/><Relationship Id="rId4" Type="http://schemas.openxmlformats.org/officeDocument/2006/relationships/image" Target="media/image1.pn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ebsite%20Projects\PrintableSample.com\Halloween%20Templates\halloween-flyer-template%200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halloween-flyer-template 04</Template>
  <TotalTime>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Template04- 11-865d17pjm</vt:lpstr>
    </vt:vector>
  </TitlesOfParts>
  <Company>WordLayouts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Template04- 11-865d17pjm</dc:title>
  <dc:subject/>
  <dc:creator>Muhammad Khalid Farooq</dc:creator>
  <cp:keywords/>
  <dc:description>©WordLayouts.com</dc:description>
  <cp:lastModifiedBy>Muhammad Khalid Farooq</cp:lastModifiedBy>
  <cp:revision>2</cp:revision>
  <dcterms:created xsi:type="dcterms:W3CDTF">2025-10-25T09:57:00Z</dcterms:created>
  <dcterms:modified xsi:type="dcterms:W3CDTF">2025-10-25T09:57:00Z</dcterms:modified>
</cp:coreProperties>
</file>